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78C14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MILLER</w:t>
      </w:r>
      <w:r>
        <w:rPr>
          <w:rFonts w:ascii="Times New Roman" w:hAnsi="Times New Roman" w:cs="Times New Roman"/>
          <w:sz w:val="24"/>
          <w:szCs w:val="24"/>
        </w:rPr>
        <w:t xml:space="preserve">        (fl.1437)</w:t>
      </w:r>
    </w:p>
    <w:p w14:paraId="6155CDFB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Fincham, Norfolk.</w:t>
      </w:r>
    </w:p>
    <w:p w14:paraId="33CBF39F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</w:p>
    <w:p w14:paraId="324DE1A5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</w:p>
    <w:p w14:paraId="70D64A55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He, Nicholas Thurston, Vicar of Fincham(q.v.)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Walsyngham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67EEA573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Fincham(q.v.) granted land in Fincham to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Cook(q.v.), Thomas </w:t>
      </w:r>
    </w:p>
    <w:p w14:paraId="494E0F4F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Wygenale</w:t>
      </w:r>
      <w:proofErr w:type="spellEnd"/>
      <w:r>
        <w:rPr>
          <w:rFonts w:ascii="Times New Roman" w:hAnsi="Times New Roman" w:cs="Times New Roman"/>
          <w:sz w:val="24"/>
          <w:szCs w:val="24"/>
        </w:rPr>
        <w:t>, Rector of All Saints(q.v.), and Robert Cook(q.v.), all of Barton</w:t>
      </w:r>
    </w:p>
    <w:p w14:paraId="52AE1E11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Bendish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C4603E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(P.R.O. ref. Hare 1730 192x4)</w:t>
      </w:r>
    </w:p>
    <w:p w14:paraId="14AD2436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</w:p>
    <w:p w14:paraId="5152DE7E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</w:p>
    <w:p w14:paraId="732E6E6C" w14:textId="77777777" w:rsidR="00701CC6" w:rsidRDefault="00701CC6" w:rsidP="0070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2019</w:t>
      </w:r>
    </w:p>
    <w:p w14:paraId="14EECC7D" w14:textId="77777777" w:rsidR="006B2F86" w:rsidRPr="00E71FC3" w:rsidRDefault="00701C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CFFC9" w14:textId="77777777" w:rsidR="00701CC6" w:rsidRDefault="00701CC6" w:rsidP="00E71FC3">
      <w:r>
        <w:separator/>
      </w:r>
    </w:p>
  </w:endnote>
  <w:endnote w:type="continuationSeparator" w:id="0">
    <w:p w14:paraId="67DD6B79" w14:textId="77777777" w:rsidR="00701CC6" w:rsidRDefault="00701C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369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79BE5" w14:textId="77777777" w:rsidR="00701CC6" w:rsidRDefault="00701CC6" w:rsidP="00E71FC3">
      <w:r>
        <w:separator/>
      </w:r>
    </w:p>
  </w:footnote>
  <w:footnote w:type="continuationSeparator" w:id="0">
    <w:p w14:paraId="65371548" w14:textId="77777777" w:rsidR="00701CC6" w:rsidRDefault="00701C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C6"/>
    <w:rsid w:val="001A7C09"/>
    <w:rsid w:val="00577BD5"/>
    <w:rsid w:val="00656CBA"/>
    <w:rsid w:val="006A1F77"/>
    <w:rsid w:val="00701CC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CA593"/>
  <w15:chartTrackingRefBased/>
  <w15:docId w15:val="{D0BDD07A-4059-4E32-B0CF-257772BD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CC6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2019-07-30T18:28:00Z</dcterms:created>
  <dcterms:modified xsi:type="dcterms:W3CDTF">2019-07-30T18:29:00Z</dcterms:modified>
</cp:coreProperties>
</file>